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Watford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Watford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Watford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Watford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Watford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Watford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43.3% </w:t>
      </w:r>
      <w:r w:rsidRPr="004747BF">
        <w:rPr>
          <w:rFonts w:ascii="Libre Franklin Light" w:eastAsia="Times New Roman" w:hAnsi="Libre Franklin Light" w:cs="Calibri Light"/>
        </w:rPr>
        <w:t xml:space="preserve">of those respondents classified as PGSI 8+ in Watford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Watford is estimated to be </w:t>
      </w:r>
      <w:r w:rsidRPr="00773DF7">
        <w:rPr>
          <w:rFonts w:ascii="Libre Franklin Light" w:eastAsia="Times New Roman" w:hAnsi="Libre Franklin Light" w:cs="Calibri Light"/>
          <w:b/>
          <w:bCs/>
          <w:color w:val="C45911" w:themeColor="accent2" w:themeShade="BF"/>
        </w:rPr>
        <w:t xml:space="preserve">£2,254,109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Watford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Watford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t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Watford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t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Watford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Watford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t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Watford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Watford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Watford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Watford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Watford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Watford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£2,254,109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Watford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£36,716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£759,302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£54,394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£15,298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£1,360,352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£2,254,109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Watford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Watford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Watford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Watford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Watford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Watford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Watford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Watford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DA90C98-A68C-47C1-95BC-01D6BC6B8E2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